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4E2590" w14:textId="77777777" w:rsidR="00D71540" w:rsidRDefault="00D71540" w:rsidP="00D71540">
      <w:pPr>
        <w:pStyle w:val="NoSpacing"/>
        <w:rPr>
          <w:rFonts w:cs="Times New Roman"/>
          <w:szCs w:val="24"/>
        </w:rPr>
      </w:pPr>
      <w:bookmarkStart w:id="0" w:name="_Hlk160644225"/>
      <w:r>
        <w:rPr>
          <w:rFonts w:cs="Times New Roman"/>
          <w:szCs w:val="24"/>
          <w:u w:val="single"/>
        </w:rPr>
        <w:t>Thomas ROCHE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fl.1479)</w:t>
      </w:r>
    </w:p>
    <w:p w14:paraId="1F03BFFC" w14:textId="77777777" w:rsidR="00D71540" w:rsidRDefault="00D71540" w:rsidP="00D715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Gentleman.</w:t>
      </w:r>
    </w:p>
    <w:p w14:paraId="6DE8EE23" w14:textId="77777777" w:rsidR="00D71540" w:rsidRDefault="00D71540" w:rsidP="00D71540">
      <w:pPr>
        <w:pStyle w:val="NoSpacing"/>
        <w:rPr>
          <w:rFonts w:cs="Times New Roman"/>
          <w:szCs w:val="24"/>
        </w:rPr>
      </w:pPr>
    </w:p>
    <w:p w14:paraId="1C04B721" w14:textId="77777777" w:rsidR="00D71540" w:rsidRDefault="00D71540" w:rsidP="00D71540">
      <w:pPr>
        <w:pStyle w:val="NoSpacing"/>
        <w:rPr>
          <w:rFonts w:cs="Times New Roman"/>
          <w:szCs w:val="24"/>
        </w:rPr>
      </w:pPr>
    </w:p>
    <w:p w14:paraId="7BF23956" w14:textId="77777777" w:rsidR="00D71540" w:rsidRDefault="00D71540" w:rsidP="00D715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Nov.1479</w:t>
      </w:r>
      <w:r>
        <w:rPr>
          <w:rFonts w:cs="Times New Roman"/>
          <w:szCs w:val="24"/>
        </w:rPr>
        <w:tab/>
        <w:t xml:space="preserve">He was one of those to whom John </w:t>
      </w:r>
      <w:proofErr w:type="spellStart"/>
      <w:r>
        <w:rPr>
          <w:rFonts w:cs="Times New Roman"/>
          <w:szCs w:val="24"/>
        </w:rPr>
        <w:t>Gylbert</w:t>
      </w:r>
      <w:proofErr w:type="spellEnd"/>
      <w:r>
        <w:rPr>
          <w:rFonts w:cs="Times New Roman"/>
          <w:szCs w:val="24"/>
        </w:rPr>
        <w:t xml:space="preserve"> of London, grocer(q.v.), gifted </w:t>
      </w:r>
    </w:p>
    <w:p w14:paraId="168E9BF8" w14:textId="77777777" w:rsidR="00D71540" w:rsidRDefault="00D71540" w:rsidP="00D715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</w:t>
      </w:r>
    </w:p>
    <w:p w14:paraId="78023928" w14:textId="77777777" w:rsidR="00D71540" w:rsidRDefault="00D71540" w:rsidP="00D71540">
      <w:pPr>
        <w:pStyle w:val="NoSpacing"/>
        <w:ind w:left="72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 xml:space="preserve">(“Calendar of Plea and Memoranda Rolls preserved among the archives of </w:t>
      </w:r>
    </w:p>
    <w:p w14:paraId="085798FD" w14:textId="77777777" w:rsidR="00D71540" w:rsidRDefault="00D71540" w:rsidP="00D71540">
      <w:pPr>
        <w:pStyle w:val="NoSpacing"/>
        <w:ind w:left="720" w:firstLine="72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>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</w:t>
      </w:r>
    </w:p>
    <w:p w14:paraId="2394D34A" w14:textId="77777777" w:rsidR="00D71540" w:rsidRDefault="00D71540" w:rsidP="00D71540">
      <w:pPr>
        <w:pStyle w:val="NoSpacing"/>
        <w:ind w:left="1440"/>
        <w:rPr>
          <w:rFonts w:cs="Times New Roman"/>
          <w:szCs w:val="24"/>
        </w:rPr>
      </w:pPr>
      <w:r w:rsidRPr="00D02259">
        <w:rPr>
          <w:rFonts w:cs="Times New Roman"/>
          <w:szCs w:val="24"/>
        </w:rPr>
        <w:t xml:space="preserve">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177)</w:t>
      </w:r>
    </w:p>
    <w:p w14:paraId="1F7A8C43" w14:textId="77777777" w:rsidR="00D71540" w:rsidRDefault="00D71540" w:rsidP="00D71540">
      <w:pPr>
        <w:pStyle w:val="NoSpacing"/>
        <w:rPr>
          <w:rFonts w:cs="Times New Roman"/>
          <w:szCs w:val="24"/>
        </w:rPr>
      </w:pPr>
    </w:p>
    <w:p w14:paraId="3B6399AB" w14:textId="77777777" w:rsidR="00D71540" w:rsidRDefault="00D71540" w:rsidP="00D71540">
      <w:pPr>
        <w:pStyle w:val="NoSpacing"/>
        <w:rPr>
          <w:rFonts w:cs="Times New Roman"/>
          <w:szCs w:val="24"/>
        </w:rPr>
      </w:pPr>
    </w:p>
    <w:p w14:paraId="770AF8DA" w14:textId="77777777" w:rsidR="00D71540" w:rsidRDefault="00D71540" w:rsidP="00D7154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June 2024</w:t>
      </w:r>
      <w:bookmarkEnd w:id="0"/>
    </w:p>
    <w:p w14:paraId="002A32C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BAF662" w14:textId="77777777" w:rsidR="00D71540" w:rsidRDefault="00D71540" w:rsidP="009139A6">
      <w:r>
        <w:separator/>
      </w:r>
    </w:p>
  </w:endnote>
  <w:endnote w:type="continuationSeparator" w:id="0">
    <w:p w14:paraId="35FFA7A4" w14:textId="77777777" w:rsidR="00D71540" w:rsidRDefault="00D715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BCC12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92F4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58E9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BE5830" w14:textId="77777777" w:rsidR="00D71540" w:rsidRDefault="00D71540" w:rsidP="009139A6">
      <w:r>
        <w:separator/>
      </w:r>
    </w:p>
  </w:footnote>
  <w:footnote w:type="continuationSeparator" w:id="0">
    <w:p w14:paraId="6EFB97F5" w14:textId="77777777" w:rsidR="00D71540" w:rsidRDefault="00D715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551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786FB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1856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1540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71540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00E2C"/>
  <w15:chartTrackingRefBased/>
  <w15:docId w15:val="{4B5502AD-2EBF-488F-AF71-48D6D846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2024-06-18T18:02:00Z</dcterms:created>
  <dcterms:modified xsi:type="dcterms:W3CDTF">2024-06-18T18:03:00Z</dcterms:modified>
</cp:coreProperties>
</file>